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3F96" w:rsidP="00F23F96" w:rsidRDefault="00F23F96" w14:paraId="799B1A17" w14:textId="668C687D">
      <w:pPr>
        <w:pStyle w:val="Tittel"/>
      </w:pPr>
      <w:r>
        <w:t>Egenerklæring om russisk involvering i offentlige anskaffelser</w:t>
      </w:r>
    </w:p>
    <w:p w:rsidR="00F23F96" w:rsidP="00F23F96" w:rsidRDefault="00F23F96" w14:paraId="4E44DF3D" w14:textId="77777777"/>
    <w:p w:rsidR="00F23F96" w:rsidP="00F23F96" w:rsidRDefault="00F23F96" w14:paraId="4334FCCE" w14:textId="77777777">
      <w:r>
        <w:t>Jeg erklærer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:rsidR="00F23F96" w:rsidP="00F23F96" w:rsidRDefault="00F23F96" w14:paraId="5C0D54C2" w14:textId="77777777"/>
    <w:p w:rsidR="00F23F96" w:rsidP="00F23F96" w:rsidRDefault="00F23F96" w14:paraId="55DA1D9D" w14:textId="37373587">
      <w:r>
        <w:t>I særdeleshet erklærer jeg at:</w:t>
      </w:r>
    </w:p>
    <w:p w:rsidR="00F23F96" w:rsidP="00F23F96" w:rsidRDefault="00F23F96" w14:paraId="0178BB8D" w14:textId="77777777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:rsidR="00F23F96" w:rsidP="00F23F96" w:rsidRDefault="00F23F96" w14:paraId="4FFD074B" w14:textId="77777777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:rsidR="00F23F96" w:rsidP="00F23F96" w:rsidRDefault="00F23F96" w14:paraId="67E15325" w14:textId="77777777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:rsidR="00F23F96" w:rsidP="00F23F96" w:rsidRDefault="00F23F96" w14:paraId="59CB3F3E" w14:textId="4FDCE245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:rsidR="00F23F96" w:rsidP="00F23F96" w:rsidRDefault="00F23F96" w14:paraId="4C72F487" w14:textId="77777777"/>
    <w:p w:rsidR="00F23F96" w:rsidP="00F23F96" w:rsidRDefault="00F23F96" w14:paraId="711BB775" w14:textId="69916D7E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Sted: </w:t>
      </w:r>
    </w:p>
    <w:p w:rsidR="00F23F96" w:rsidP="00F23F96" w:rsidRDefault="00F23F96" w14:paraId="4F59EA3B" w14:textId="77777777"/>
    <w:p w:rsidR="00F23F96" w:rsidP="00F23F96" w:rsidRDefault="00F23F96" w14:paraId="4CEF9B16" w14:textId="14C72731">
      <w:r>
        <w:t>[Navn og org.nr. på selskap]</w:t>
      </w:r>
    </w:p>
    <w:p w:rsidR="00F23F96" w:rsidP="00F23F96" w:rsidRDefault="00F23F96" w14:paraId="1F1D6F4A" w14:textId="77777777"/>
    <w:p w:rsidR="00F23F96" w:rsidP="00F23F96" w:rsidRDefault="00F23F96" w14:paraId="47432A9F" w14:textId="77777777"/>
    <w:p w:rsidR="00F23F96" w:rsidP="00F23F96" w:rsidRDefault="00F23F96" w14:paraId="76C6ED33" w14:textId="77777777"/>
    <w:p w:rsidR="00F23F96" w:rsidP="00F23F96" w:rsidRDefault="00F23F96" w14:paraId="4886BCC1" w14:textId="77777777">
      <w:r>
        <w:t>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F23F96" w:rsidP="00F23F96" w:rsidRDefault="00F23F96" w14:paraId="7404226F" w14:textId="77777777"/>
    <w:p w:rsidR="00F23F96" w:rsidP="00F23F96" w:rsidRDefault="00F23F96" w14:paraId="5DA9F2DC" w14:textId="77777777"/>
    <w:p w:rsidRPr="00336197" w:rsidR="00E449C8" w:rsidP="00F23F96" w:rsidRDefault="00F23F96" w14:paraId="14B97152" w14:textId="5BD6C98C">
      <w:r>
        <w:t>Erklæringen skal være undertegnet av en person som har fullmakt til å opptre på vegne av selskapet. Den personlige signaturen skal gjentas med blokkbokstaver.</w:t>
      </w:r>
    </w:p>
    <w:sectPr w:rsidRPr="00336197" w:rsidR="00E449C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5FE7" w:rsidP="008A6B54" w:rsidRDefault="00B05FE7" w14:paraId="48515200" w14:textId="77777777">
      <w:pPr>
        <w:spacing w:after="0" w:line="240" w:lineRule="auto"/>
      </w:pPr>
      <w:r>
        <w:separator/>
      </w:r>
    </w:p>
  </w:endnote>
  <w:endnote w:type="continuationSeparator" w:id="0">
    <w:p w:rsidR="00B05FE7" w:rsidP="008A6B54" w:rsidRDefault="00B05FE7" w14:paraId="57B6122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413353" w14:paraId="6CE20C7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7946356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157CB96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13353" w14:paraId="3D68E3B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3705463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60627D2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7BF5B2E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Pr="00907B33" w:rsidR="00BA090D" w:rsidTr="63D23EC4" w14:paraId="57DA9F9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  <w:tcMar/>
        </w:tcPr>
        <w:p w:rsidRPr="00907B33" w:rsidR="00BA090D" w:rsidP="00BA090D" w:rsidRDefault="00BA090D" w14:paraId="2E149836" w14:textId="13EFED2E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482" w:type="pct"/>
          <w:shd w:val="clear" w:color="auto" w:fill="auto"/>
          <w:tcMar/>
        </w:tcPr>
        <w:p w:rsidRPr="00907B33" w:rsidR="00BA090D" w:rsidP="00BA090D" w:rsidRDefault="00BA090D" w14:paraId="6720293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63D23EC4" w14:paraId="0F81B43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  <w:tcMar/>
        </w:tcPr>
        <w:p w:rsidRPr="00567886" w:rsidR="00BA090D" w:rsidP="63D23EC4" w:rsidRDefault="0027399B" w14:paraId="6CC82721" w14:textId="4496173F">
          <w:pPr>
            <w:pStyle w:val="Bunntekst"/>
            <w:tabs>
              <w:tab w:val="center" w:leader="none" w:pos="4536"/>
              <w:tab w:val="right" w:leader="none" w:pos="9072"/>
            </w:tabs>
            <w:spacing w:after="0" w:line="240" w:lineRule="auto"/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highlight w:val="yellow"/>
              <w:lang w:val="nb-NO"/>
            </w:rPr>
          </w:pPr>
          <w:r w:rsidRPr="63D23EC4" w:rsidR="63D23EC4"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nb-NO"/>
            </w:rPr>
            <w:t xml:space="preserve">Prosjektnummer: </w:t>
          </w:r>
          <w:r w:rsidRPr="63D23EC4" w:rsidR="63D23EC4"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nb-NO"/>
            </w:rPr>
            <w:t>78045</w:t>
          </w:r>
        </w:p>
        <w:p w:rsidRPr="00567886" w:rsidR="00BA090D" w:rsidP="5070B0B8" w:rsidRDefault="0027399B" w14:paraId="79283D10" w14:textId="46E9F15D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482" w:type="pct"/>
          <w:shd w:val="clear" w:color="auto" w:fill="auto"/>
          <w:tcMar/>
        </w:tcPr>
        <w:p w:rsidRPr="00907B33" w:rsidR="00BA090D" w:rsidP="5070B0B8" w:rsidRDefault="00BA090D" w14:paraId="17BB8248" w14:textId="4DB27C0F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 w:val="1"/>
              <w:bCs w:val="1"/>
              <w:noProof/>
              <w:color w:val="003087" w:themeColor="text2"/>
              <w:sz w:val="18"/>
              <w:szCs w:val="18"/>
            </w:rPr>
          </w:pPr>
        </w:p>
      </w:tc>
    </w:tr>
  </w:tbl>
  <w:p w:rsidRPr="00BA090D" w:rsidR="004F084A" w:rsidP="00BA090D" w:rsidRDefault="004F084A" w14:paraId="7DEA597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5FE7" w:rsidP="008A6B54" w:rsidRDefault="00B05FE7" w14:paraId="5C08CC1C" w14:textId="77777777">
      <w:pPr>
        <w:spacing w:after="0" w:line="240" w:lineRule="auto"/>
      </w:pPr>
      <w:r>
        <w:separator/>
      </w:r>
    </w:p>
  </w:footnote>
  <w:footnote w:type="continuationSeparator" w:id="0">
    <w:p w:rsidR="00B05FE7" w:rsidP="008A6B54" w:rsidRDefault="00B05FE7" w14:paraId="6D00D2F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50778515" w14:textId="77777777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743F2" w:rsidR="004F084A" w:rsidP="51E157C4" w:rsidRDefault="005A315D" w14:paraId="3C90A1DA" w14:textId="633BC8B8">
    <w:pPr>
      <w:pStyle w:val="Topptekst"/>
      <w:jc w:val="right"/>
      <w:rPr>
        <w:noProof w:val="0"/>
        <w:lang w:val="nb-NO"/>
      </w:rPr>
    </w:pPr>
    <w:r>
      <w:rPr>
        <w:noProof/>
        <w:lang w:eastAsia="nb-NO"/>
      </w:rPr>
      <w:drawing>
        <wp:anchor distT="0" distB="0" distL="114300" distR="114300" simplePos="0" relativeHeight="251662336" behindDoc="0" locked="0" layoutInCell="1" allowOverlap="1" wp14:anchorId="77E7C799" wp14:editId="11E14094">
          <wp:simplePos x="0" y="0"/>
          <wp:positionH relativeFrom="margin">
            <wp:posOffset>0</wp:posOffset>
          </wp:positionH>
          <wp:positionV relativeFrom="margin">
            <wp:posOffset>-612140</wp:posOffset>
          </wp:positionV>
          <wp:extent cx="2887200" cy="295200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72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51E157C4" w:rsidR="51E157C4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18"/>
        <w:szCs w:val="18"/>
        <w:lang w:val="nb-NO"/>
      </w:rPr>
      <w:t>Version: 27.05.2025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68238">
    <w:abstractNumId w:val="1"/>
  </w:num>
  <w:num w:numId="2" w16cid:durableId="813328810">
    <w:abstractNumId w:val="0"/>
  </w:num>
  <w:num w:numId="3" w16cid:durableId="132751307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attachedTemplate r:id="rId1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F96"/>
    <w:rsid w:val="00000B71"/>
    <w:rsid w:val="000169B0"/>
    <w:rsid w:val="00061D42"/>
    <w:rsid w:val="00066FAD"/>
    <w:rsid w:val="000C55D7"/>
    <w:rsid w:val="000E3D69"/>
    <w:rsid w:val="000F1A2F"/>
    <w:rsid w:val="001457DD"/>
    <w:rsid w:val="00164145"/>
    <w:rsid w:val="00172E83"/>
    <w:rsid w:val="00174C26"/>
    <w:rsid w:val="002148C4"/>
    <w:rsid w:val="0027399B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A315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D4E73"/>
    <w:rsid w:val="008F2627"/>
    <w:rsid w:val="009025EF"/>
    <w:rsid w:val="00907B33"/>
    <w:rsid w:val="009A3E11"/>
    <w:rsid w:val="009C7E5D"/>
    <w:rsid w:val="009F7F53"/>
    <w:rsid w:val="00A13B9A"/>
    <w:rsid w:val="00A659C6"/>
    <w:rsid w:val="00A7444E"/>
    <w:rsid w:val="00AA1652"/>
    <w:rsid w:val="00B05FE7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DE615C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4ED40F00"/>
    <w:rsid w:val="5070B0B8"/>
    <w:rsid w:val="51E157C4"/>
    <w:rsid w:val="63D2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8C1101"/>
  <w15:chartTrackingRefBased/>
  <w15:docId w15:val="{59A92337-2496-4A17-A9B1-62112E908D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aell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9E99BE-9C2A-4D48-B62D-036977C006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6E8C2-6EA1-4363-81EC-1C175A159B5A}"/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2ffff9f9-5254-40ce-bb95-f2a491829c43"/>
    <ds:schemaRef ds:uri="038c7e17-91fd-4d34-bd58-6fb41fee61fc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Sykehusinnkjøp%20-%20mal%20med%20overskrift%20nummer.dotx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Høydalsvik</cp:lastModifiedBy>
  <cp:revision>7</cp:revision>
  <dcterms:created xsi:type="dcterms:W3CDTF">2025-05-27T08:51:00Z</dcterms:created>
  <dcterms:modified xsi:type="dcterms:W3CDTF">2026-06-10T12:13:42Z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MediaServiceImageTags">
    <vt:lpwstr/>
  </property>
</Properties>
</file>